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8E5CA1">
              <w:rPr>
                <w:color w:val="000000"/>
                <w:sz w:val="18"/>
                <w:szCs w:val="18"/>
              </w:rPr>
              <w:t>к</w:t>
            </w:r>
            <w:r w:rsidRPr="008E5CA1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B2737A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1- ЗЭ -1-К.2016</w:t>
            </w:r>
          </w:p>
        </w:tc>
      </w:tr>
      <w:tr w:rsidR="00ED3585" w:rsidRPr="008E5CA1" w:rsidTr="00ED3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B2737A" w:rsidRPr="00B2737A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B2737A" w:rsidRPr="00B2737A">
        <w:rPr>
          <w:rStyle w:val="aa"/>
        </w:rPr>
        <w:t xml:space="preserve">360000 г. Нальчик, ул. </w:t>
      </w:r>
      <w:proofErr w:type="spellStart"/>
      <w:r w:rsidR="00B2737A" w:rsidRPr="00B2737A">
        <w:rPr>
          <w:rStyle w:val="aa"/>
        </w:rPr>
        <w:t>Шогенцукова</w:t>
      </w:r>
      <w:proofErr w:type="spellEnd"/>
      <w:r w:rsidR="00B2737A" w:rsidRPr="00B2737A">
        <w:rPr>
          <w:rStyle w:val="aa"/>
        </w:rPr>
        <w:t xml:space="preserve">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B2737A" w:rsidRPr="00B2737A">
        <w:rPr>
          <w:rStyle w:val="aa"/>
        </w:rPr>
        <w:t xml:space="preserve"> ---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B2737A">
        <w:rPr>
          <w:u w:val="single"/>
        </w:rPr>
        <w:t xml:space="preserve"> 1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B2737A" w:rsidRPr="00B2737A">
        <w:rPr>
          <w:rStyle w:val="aa"/>
        </w:rPr>
        <w:t xml:space="preserve"> Директор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 xml:space="preserve">3.3. Код по </w:t>
      </w:r>
      <w:proofErr w:type="gramStart"/>
      <w:r w:rsidRPr="008E5CA1">
        <w:t>ОК</w:t>
      </w:r>
      <w:proofErr w:type="gramEnd"/>
      <w:r w:rsidRPr="008E5CA1">
        <w:t xml:space="preserve">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B2737A" w:rsidRPr="00B2737A">
        <w:rPr>
          <w:rStyle w:val="aa"/>
        </w:rPr>
        <w:t xml:space="preserve"> 21595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B2737A" w:rsidRPr="00B2737A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2737A" w:rsidRPr="00B2737A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3" w:name="fio_table"/>
            <w:bookmarkEnd w:id="3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B2737A" w:rsidRPr="008E5CA1" w:rsidTr="00107895">
        <w:tc>
          <w:tcPr>
            <w:tcW w:w="6204" w:type="dxa"/>
            <w:shd w:val="clear" w:color="auto" w:fill="auto"/>
          </w:tcPr>
          <w:p w:rsidR="00B2737A" w:rsidRPr="008E5CA1" w:rsidRDefault="00B2737A" w:rsidP="00107895">
            <w:pPr>
              <w:jc w:val="center"/>
            </w:pPr>
            <w:proofErr w:type="spellStart"/>
            <w:r>
              <w:t>Мишкова</w:t>
            </w:r>
            <w:proofErr w:type="spellEnd"/>
            <w:r>
              <w:t xml:space="preserve"> И.В.</w:t>
            </w:r>
          </w:p>
        </w:tc>
        <w:tc>
          <w:tcPr>
            <w:tcW w:w="4216" w:type="dxa"/>
            <w:shd w:val="clear" w:color="auto" w:fill="auto"/>
          </w:tcPr>
          <w:p w:rsidR="00B2737A" w:rsidRPr="008E5CA1" w:rsidRDefault="00B2737A" w:rsidP="00107895">
            <w:pPr>
              <w:jc w:val="center"/>
            </w:pPr>
            <w:r>
              <w:t>064-738-675 00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B2737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B2737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B2737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B2737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B2737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B2737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B2737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2737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2737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B2737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2737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B2737A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B2737A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2737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4" w:name="table_id1"/>
            <w:bookmarkEnd w:id="4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B2737A" w:rsidRPr="00107895" w:rsidTr="00107895">
        <w:tc>
          <w:tcPr>
            <w:tcW w:w="5211" w:type="dxa"/>
            <w:shd w:val="clear" w:color="auto" w:fill="auto"/>
            <w:vAlign w:val="center"/>
          </w:tcPr>
          <w:p w:rsidR="00B2737A" w:rsidRPr="008E5CA1" w:rsidRDefault="00B2737A" w:rsidP="00E33691">
            <w:pPr>
              <w:pStyle w:val="a8"/>
            </w:pPr>
            <w:r>
              <w:t xml:space="preserve">системный блок, монитор </w:t>
            </w:r>
            <w:proofErr w:type="spellStart"/>
            <w:r>
              <w:t>Samsung</w:t>
            </w:r>
            <w:proofErr w:type="spellEnd"/>
            <w:r>
              <w:t xml:space="preserve"> SM PT2370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2737A" w:rsidRPr="008E5CA1" w:rsidRDefault="00B2737A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B2737A" w:rsidRPr="008E5CA1" w:rsidRDefault="00B2737A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B2737A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5" w:name="table_id2"/>
      <w:bookmarkEnd w:id="5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</w:t>
      </w:r>
      <w:proofErr w:type="gramStart"/>
      <w:r w:rsidR="00563E94" w:rsidRPr="008E5CA1">
        <w:rPr>
          <w:rStyle w:val="a7"/>
        </w:rPr>
        <w:t>т(</w:t>
      </w:r>
      <w:proofErr w:type="gramEnd"/>
      <w:r w:rsidR="00563E94" w:rsidRPr="008E5CA1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2"/>
            <w:bookmarkEnd w:id="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bookmarkStart w:id="8" w:name="_GoBack"/>
      <w:bookmarkEnd w:id="8"/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B2737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B2737A" w:rsidP="004A38D9">
            <w:pPr>
              <w:pStyle w:val="a8"/>
            </w:pPr>
            <w:proofErr w:type="spellStart"/>
            <w:r>
              <w:t>Мишкова</w:t>
            </w:r>
            <w:proofErr w:type="spellEnd"/>
            <w:r>
              <w:t xml:space="preserve"> И.В.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B2737A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B2737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1-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B2737A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B2737A" w:rsidRPr="00B2737A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---"/>
    <w:docVar w:name="class" w:val=" не определен "/>
    <w:docVar w:name="close_doc_flag" w:val="0"/>
    <w:docVar w:name="co_classes" w:val="   "/>
    <w:docVar w:name="codeok" w:val=" 2159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1- ЗЭ -1-К.2016 "/>
    <w:docVar w:name="oborud" w:val=" системный блок, монитор Samsung SM PT237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35BAE7F049ED4A2BBD44BB7221D1BB4F"/>
    <w:docVar w:name="rm_id" w:val="1"/>
    <w:docVar w:name="rm_name" w:val=" Директор "/>
    <w:docVar w:name="rm_number" w:val=" 1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1</TotalTime>
  <Pages>1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1</cp:revision>
  <dcterms:created xsi:type="dcterms:W3CDTF">2016-08-24T07:50:00Z</dcterms:created>
  <dcterms:modified xsi:type="dcterms:W3CDTF">2016-08-24T07:51:00Z</dcterms:modified>
</cp:coreProperties>
</file>